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D9FDE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8F3781">
        <w:rPr>
          <w:rFonts w:cs="Arial"/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8F3781" w:rsidRPr="00840F7F">
        <w:rPr>
          <w:b/>
          <w:noProof/>
          <w:sz w:val="24"/>
        </w:rPr>
        <w:t>R3-247094</w:t>
      </w:r>
    </w:p>
    <w:p w14:paraId="7CB45193" w14:textId="3CAD4FCE" w:rsidR="001E41F3" w:rsidRDefault="008F378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 w:rsidR="00EA457C" w:rsidRPr="00EA45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63807">
        <w:rPr>
          <w:b/>
          <w:noProof/>
          <w:sz w:val="24"/>
        </w:rPr>
        <w:t xml:space="preserve"> </w:t>
      </w:r>
      <w:r w:rsidR="00EA457C">
        <w:rPr>
          <w:b/>
          <w:noProof/>
          <w:sz w:val="24"/>
        </w:rPr>
        <w:t>-</w:t>
      </w:r>
      <w:r w:rsidR="00C638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EA457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07128" w:rsidR="001E41F3" w:rsidRPr="00410371" w:rsidRDefault="00FA0E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B2A0D" w:rsidR="001E41F3" w:rsidRPr="00410371" w:rsidRDefault="008F378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F5E51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94362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FD6CC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166F71">
              <w:t>BAP mapping</w:t>
            </w:r>
            <w:r w:rsidR="00166F71"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20F8B" w:rsidR="001E41F3" w:rsidRDefault="00490F43">
            <w:pPr>
              <w:pStyle w:val="CRCoverPage"/>
              <w:spacing w:after="0"/>
              <w:ind w:left="100"/>
              <w:rPr>
                <w:noProof/>
              </w:rPr>
            </w:pPr>
            <w:r w:rsidRPr="00490F43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2F0D8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</w:t>
            </w:r>
            <w:r w:rsidR="008F3781">
              <w:t>1</w:t>
            </w:r>
            <w:r w:rsidR="00DA4138">
              <w:t>-</w:t>
            </w:r>
            <w:r w:rsidR="008F378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B866B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7839" w14:textId="77777777" w:rsidR="00166F71" w:rsidRDefault="00166F71" w:rsidP="00166F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following two IEs are included in the BAP MAPPING CONFIGURATION message:</w:t>
            </w:r>
          </w:p>
          <w:p w14:paraId="4480E17F" w14:textId="77777777" w:rsidR="00166F71" w:rsidRDefault="00166F71" w:rsidP="00166F7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Added List </w:t>
            </w:r>
            <w:r>
              <w:rPr>
                <w:lang w:eastAsia="zh-CN"/>
              </w:rPr>
              <w:t xml:space="preserve">IE. It contains only one child IE </w:t>
            </w:r>
            <w:r>
              <w:rPr>
                <w:rFonts w:hint="eastAsia"/>
                <w:lang w:eastAsia="zh-CN"/>
              </w:rPr>
              <w:t>which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417E5">
              <w:rPr>
                <w:i/>
                <w:lang w:eastAsia="zh-CN"/>
              </w:rPr>
              <w:t>BH Routing Information Added List Item</w:t>
            </w:r>
            <w:r>
              <w:rPr>
                <w:i/>
                <w:lang w:eastAsia="zh-CN"/>
              </w:rPr>
              <w:t xml:space="preserve"> </w:t>
            </w:r>
            <w:r w:rsidRPr="004417E5">
              <w:rPr>
                <w:rFonts w:hint="eastAsia"/>
                <w:lang w:eastAsia="zh-CN"/>
              </w:rPr>
              <w:t>IE</w:t>
            </w:r>
          </w:p>
          <w:p w14:paraId="1F57A738" w14:textId="77777777" w:rsidR="00166F71" w:rsidRDefault="00166F71" w:rsidP="00166F7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 xml:space="preserve">IE. It </w:t>
            </w:r>
            <w:r w:rsidRPr="004417E5">
              <w:rPr>
                <w:rFonts w:cs="Arial" w:hint="eastAsia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Pr="0054443C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77777777" w:rsidR="00E27A87" w:rsidRPr="00166F71" w:rsidRDefault="00E27A87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618A2CAF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proofErr w:type="spellStart"/>
            <w:r w:rsidRPr="00C41FC0">
              <w:rPr>
                <w:lang w:eastAsia="zh-CN"/>
              </w:rPr>
              <w:t>ProtocolIE-SingleContainer</w:t>
            </w:r>
            <w:proofErr w:type="spellEnd"/>
            <w:r>
              <w:rPr>
                <w:lang w:eastAsia="zh-CN"/>
              </w:rPr>
              <w:t xml:space="preserve"> is used to define the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166F71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E27A87">
              <w:rPr>
                <w:rFonts w:cs="Courier New"/>
                <w:bCs/>
                <w:lang w:val="en-US"/>
              </w:rPr>
              <w:t xml:space="preserve"> and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166F71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166F7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166F71">
              <w:rPr>
                <w:lang w:eastAsia="zh-CN"/>
              </w:rPr>
              <w:t>I</w:t>
            </w:r>
            <w:r>
              <w:rPr>
                <w:lang w:eastAsia="zh-CN"/>
              </w:rPr>
              <w:t>n such case</w:t>
            </w:r>
            <w:r w:rsidR="00166F71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E27A87">
              <w:rPr>
                <w:rFonts w:cs="Courier New"/>
                <w:bCs/>
                <w:lang w:val="en-US"/>
              </w:rPr>
              <w:t xml:space="preserve"> and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>should be included as Mandatory IE</w:t>
            </w:r>
            <w:r w:rsidR="00166F71">
              <w:rPr>
                <w:lang w:eastAsia="zh-CN"/>
              </w:rPr>
              <w:t>.</w:t>
            </w:r>
            <w:r w:rsidRPr="008A5FF9">
              <w:rPr>
                <w:lang w:eastAsia="zh-CN"/>
              </w:rPr>
              <w:t xml:space="preserve"> </w:t>
            </w:r>
            <w:r w:rsidR="00166F71">
              <w:rPr>
                <w:lang w:eastAsia="zh-CN"/>
              </w:rPr>
              <w:t>B</w:t>
            </w:r>
            <w:r w:rsidRPr="008A5FF9">
              <w:rPr>
                <w:lang w:eastAsia="zh-CN"/>
              </w:rPr>
              <w:t>ut</w:t>
            </w:r>
            <w:r w:rsidR="00166F71">
              <w:rPr>
                <w:lang w:eastAsia="zh-CN"/>
              </w:rPr>
              <w:t xml:space="preserve"> 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3279F263" w:rsidR="00C32DCB" w:rsidRDefault="00E76EFD">
            <w:pPr>
              <w:pStyle w:val="CRCoverPage"/>
              <w:spacing w:after="0"/>
              <w:ind w:left="100"/>
            </w:pPr>
            <w:r w:rsidRPr="00E76EFD">
              <w:t xml:space="preserve">update the ASN.1 part to change the following </w:t>
            </w:r>
            <w:r w:rsidR="00E27A87">
              <w:t>IE from optional to</w:t>
            </w:r>
            <w:r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9C2C3F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9C2C3F">
              <w:rPr>
                <w:i/>
              </w:rPr>
              <w:t>BH-Routing-Information-Added-List-</w:t>
            </w:r>
            <w:proofErr w:type="spellStart"/>
            <w:r w:rsidR="00E76EFD" w:rsidRPr="009C2C3F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0BF34284" w14:textId="22206751" w:rsidR="00231F4F" w:rsidRDefault="00E27A87">
            <w:pPr>
              <w:pStyle w:val="CRCoverPage"/>
              <w:spacing w:after="0"/>
              <w:ind w:left="100"/>
            </w:pPr>
            <w:r w:rsidRPr="009C2C3F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9C2C3F">
              <w:rPr>
                <w:i/>
              </w:rPr>
              <w:t>BH-Routing-Information-Removed-List-</w:t>
            </w:r>
            <w:proofErr w:type="spellStart"/>
            <w:r w:rsidR="00E76EFD" w:rsidRPr="009C2C3F">
              <w:rPr>
                <w:i/>
              </w:rPr>
              <w:t>ItemIEs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 w:rsidR="0054443C">
              <w:t xml:space="preserve"> 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14D4AFC8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77443F">
              <w:t xml:space="preserve">It has isolated impact on BAP mapping configuration from functional point of view. </w:t>
            </w:r>
            <w:r w:rsidR="000D003C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96363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0D003C" w:rsidRPr="00307D53">
              <w:rPr>
                <w:rFonts w:cs="Courier New"/>
                <w:bCs/>
              </w:rPr>
              <w:t>ProtocolIE-SingleContainer</w:t>
            </w:r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  <w:r w:rsidR="006A7CB8">
              <w:rPr>
                <w:lang w:eastAsia="zh-CN"/>
              </w:rPr>
              <w:t xml:space="preserve">Will cause </w:t>
            </w:r>
            <w:r w:rsidR="006A7CB8">
              <w:t>unpredictable behaviour for receiver of the IE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64B2A" w14:textId="77777777" w:rsidR="008863B9" w:rsidRDefault="00BC1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C91189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consequences if not approved.</w:t>
            </w:r>
          </w:p>
          <w:p w14:paraId="382C7FAA" w14:textId="77777777" w:rsidR="00F57421" w:rsidRDefault="00F57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Update the impact analysis part.</w:t>
            </w:r>
          </w:p>
          <w:p w14:paraId="6ACA4173" w14:textId="1BE323F1" w:rsidR="008F3781" w:rsidRDefault="008F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</w:rPr>
              <w:t xml:space="preserve"> 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Resubmit </w:t>
            </w:r>
            <w:r w:rsidR="00DA4F30">
              <w:rPr>
                <w:noProof/>
                <w:lang w:eastAsia="zh-CN"/>
              </w:rPr>
              <w:t xml:space="preserve">the </w:t>
            </w:r>
            <w:bookmarkStart w:id="1" w:name="_GoBack"/>
            <w:bookmarkEnd w:id="1"/>
            <w:r w:rsidR="00DA4F30">
              <w:rPr>
                <w:noProof/>
                <w:lang w:eastAsia="zh-CN"/>
              </w:rPr>
              <w:t>endorsed CR</w:t>
            </w:r>
            <w:r w:rsidR="00DA4F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RAN3 #126 meeting.</w:t>
            </w: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2610187" w14:textId="77777777" w:rsidR="009C2C3F" w:rsidRPr="00AA0507" w:rsidRDefault="009C2C3F" w:rsidP="009C2C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65214DA1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  <w:r w:rsidR="002077C9" w:rsidRPr="00815792" w:rsidDel="002077C9">
          <w:rPr>
            <w:rFonts w:cs="Courier New"/>
            <w:bCs/>
            <w:lang w:val="en-US"/>
          </w:rPr>
          <w:t xml:space="preserve"> 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3BB5B2FD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  <w:r w:rsidR="002077C9" w:rsidRPr="00815792" w:rsidDel="002077C9">
          <w:rPr>
            <w:rFonts w:cs="Courier New"/>
            <w:bCs/>
            <w:lang w:val="en-US"/>
          </w:rPr>
          <w:t xml:space="preserve"> 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5B7C037B" w14:textId="77777777" w:rsidR="009C2C3F" w:rsidRPr="00AA0507" w:rsidRDefault="009C2C3F" w:rsidP="009C2C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001C78CB" w14:textId="77777777" w:rsidR="0058417A" w:rsidRDefault="0058417A" w:rsidP="00D70328">
      <w:pPr>
        <w:rPr>
          <w:noProof/>
        </w:rPr>
      </w:pPr>
    </w:p>
    <w:sectPr w:rsidR="0058417A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E35A8" w14:textId="77777777" w:rsidR="002340DD" w:rsidRDefault="002340DD">
      <w:r>
        <w:separator/>
      </w:r>
    </w:p>
  </w:endnote>
  <w:endnote w:type="continuationSeparator" w:id="0">
    <w:p w14:paraId="2F5C0F19" w14:textId="77777777" w:rsidR="002340DD" w:rsidRDefault="00234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23BF9" w14:textId="77777777" w:rsidR="002340DD" w:rsidRDefault="002340DD">
      <w:r>
        <w:separator/>
      </w:r>
    </w:p>
  </w:footnote>
  <w:footnote w:type="continuationSeparator" w:id="0">
    <w:p w14:paraId="7C27618E" w14:textId="77777777" w:rsidR="002340DD" w:rsidRDefault="00234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9192A"/>
    <w:rsid w:val="000A6394"/>
    <w:rsid w:val="000B7FED"/>
    <w:rsid w:val="000C038A"/>
    <w:rsid w:val="000C6598"/>
    <w:rsid w:val="000D003C"/>
    <w:rsid w:val="000D44B3"/>
    <w:rsid w:val="00110FD5"/>
    <w:rsid w:val="00135C02"/>
    <w:rsid w:val="00145D43"/>
    <w:rsid w:val="00166D3D"/>
    <w:rsid w:val="00166F71"/>
    <w:rsid w:val="0018443D"/>
    <w:rsid w:val="00192C46"/>
    <w:rsid w:val="00195179"/>
    <w:rsid w:val="001A08B3"/>
    <w:rsid w:val="001A0C94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27245"/>
    <w:rsid w:val="00231F4F"/>
    <w:rsid w:val="002340DD"/>
    <w:rsid w:val="0026004D"/>
    <w:rsid w:val="002640DD"/>
    <w:rsid w:val="00275D12"/>
    <w:rsid w:val="00282DD0"/>
    <w:rsid w:val="00284FEB"/>
    <w:rsid w:val="002860C4"/>
    <w:rsid w:val="002A62A7"/>
    <w:rsid w:val="002B5741"/>
    <w:rsid w:val="002C5556"/>
    <w:rsid w:val="002E472E"/>
    <w:rsid w:val="002F6BF3"/>
    <w:rsid w:val="00304E2F"/>
    <w:rsid w:val="00305409"/>
    <w:rsid w:val="003443E9"/>
    <w:rsid w:val="00347656"/>
    <w:rsid w:val="0036027C"/>
    <w:rsid w:val="003609EF"/>
    <w:rsid w:val="0036231A"/>
    <w:rsid w:val="00374DD4"/>
    <w:rsid w:val="003853F0"/>
    <w:rsid w:val="003A7611"/>
    <w:rsid w:val="003C1BBB"/>
    <w:rsid w:val="003E1A36"/>
    <w:rsid w:val="003E2E3B"/>
    <w:rsid w:val="003E5596"/>
    <w:rsid w:val="00410371"/>
    <w:rsid w:val="00417741"/>
    <w:rsid w:val="00417BEF"/>
    <w:rsid w:val="004242F1"/>
    <w:rsid w:val="004417E5"/>
    <w:rsid w:val="004444E5"/>
    <w:rsid w:val="00451C8C"/>
    <w:rsid w:val="00453958"/>
    <w:rsid w:val="00490F43"/>
    <w:rsid w:val="004B1E82"/>
    <w:rsid w:val="004B3271"/>
    <w:rsid w:val="004B5F8A"/>
    <w:rsid w:val="004B75B7"/>
    <w:rsid w:val="004D370B"/>
    <w:rsid w:val="004D522E"/>
    <w:rsid w:val="004F41B6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2C44"/>
    <w:rsid w:val="00621188"/>
    <w:rsid w:val="006257ED"/>
    <w:rsid w:val="0062587C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A7CB8"/>
    <w:rsid w:val="006B46FB"/>
    <w:rsid w:val="006B722C"/>
    <w:rsid w:val="006C6A4C"/>
    <w:rsid w:val="006E21FB"/>
    <w:rsid w:val="006F43B8"/>
    <w:rsid w:val="0070247E"/>
    <w:rsid w:val="00767D82"/>
    <w:rsid w:val="0077443F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79FA"/>
    <w:rsid w:val="00840F7F"/>
    <w:rsid w:val="00857FA7"/>
    <w:rsid w:val="008626E7"/>
    <w:rsid w:val="00870EE7"/>
    <w:rsid w:val="008863B9"/>
    <w:rsid w:val="00893DC3"/>
    <w:rsid w:val="0089729B"/>
    <w:rsid w:val="008A45A6"/>
    <w:rsid w:val="008B688A"/>
    <w:rsid w:val="008D3BC6"/>
    <w:rsid w:val="008D3CCC"/>
    <w:rsid w:val="008F1ED8"/>
    <w:rsid w:val="008F3781"/>
    <w:rsid w:val="008F3789"/>
    <w:rsid w:val="008F686C"/>
    <w:rsid w:val="009055C0"/>
    <w:rsid w:val="009148DE"/>
    <w:rsid w:val="00936E93"/>
    <w:rsid w:val="00941E30"/>
    <w:rsid w:val="00943620"/>
    <w:rsid w:val="009777D9"/>
    <w:rsid w:val="00991B88"/>
    <w:rsid w:val="009A5753"/>
    <w:rsid w:val="009A579D"/>
    <w:rsid w:val="009C2C3F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C1A21"/>
    <w:rsid w:val="00BD279D"/>
    <w:rsid w:val="00BD6BB8"/>
    <w:rsid w:val="00BD6EBA"/>
    <w:rsid w:val="00BE5F8C"/>
    <w:rsid w:val="00BF1851"/>
    <w:rsid w:val="00C03A1E"/>
    <w:rsid w:val="00C11309"/>
    <w:rsid w:val="00C324E0"/>
    <w:rsid w:val="00C32DCB"/>
    <w:rsid w:val="00C42C38"/>
    <w:rsid w:val="00C570F4"/>
    <w:rsid w:val="00C63807"/>
    <w:rsid w:val="00C66BA2"/>
    <w:rsid w:val="00C81EB8"/>
    <w:rsid w:val="00C870F6"/>
    <w:rsid w:val="00C91189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33F93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A4F30"/>
    <w:rsid w:val="00DB4C98"/>
    <w:rsid w:val="00DE34CF"/>
    <w:rsid w:val="00E12917"/>
    <w:rsid w:val="00E13F3D"/>
    <w:rsid w:val="00E26D31"/>
    <w:rsid w:val="00E27A87"/>
    <w:rsid w:val="00E34898"/>
    <w:rsid w:val="00E76EFD"/>
    <w:rsid w:val="00EA457C"/>
    <w:rsid w:val="00EB09B7"/>
    <w:rsid w:val="00EC14A8"/>
    <w:rsid w:val="00EE6C1C"/>
    <w:rsid w:val="00EE7D7C"/>
    <w:rsid w:val="00F11C35"/>
    <w:rsid w:val="00F25D98"/>
    <w:rsid w:val="00F300FB"/>
    <w:rsid w:val="00F47C30"/>
    <w:rsid w:val="00F57421"/>
    <w:rsid w:val="00F96F29"/>
    <w:rsid w:val="00FA0EF1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AD698-6394-4863-887C-938745F2C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Huawei-Yuanping</cp:lastModifiedBy>
  <cp:revision>7</cp:revision>
  <cp:lastPrinted>1899-12-31T23:00:00Z</cp:lastPrinted>
  <dcterms:created xsi:type="dcterms:W3CDTF">2024-11-07T09:57:00Z</dcterms:created>
  <dcterms:modified xsi:type="dcterms:W3CDTF">2024-11-07T10:02:00Z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